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2bb193" w14:textId="b2bb19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717DD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9717DD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717DD">
      <w:pPr>
        <w:jc w:val="center"/>
        <w:rPr>
          <w:rFonts w:cs="Arial"/>
          <w:b/>
        </w:rPr>
      </w:pPr>
      <w:r w:rsidRPr="009717DD">
        <w:rPr>
          <w:rFonts w:cs="Arial"/>
          <w:b/>
        </w:rPr>
        <w:t>TV ISTRA d.o.o., OIB: 14731276098, Pazin, Trg pod lipom 1,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9717DD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9717DD">
        <w:rPr>
          <w:rFonts w:cs="Arial"/>
        </w:rPr>
        <w:t xml:space="preserve">Zakonski zastupnik dužnika Predrag Đorđević.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9717D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717DD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9717DD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9717DD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6B7E55">
        <w:rPr>
          <w:rFonts w:cs="Arial"/>
        </w:rPr>
        <w:t xml:space="preserve">Zakonski zastupnik dužnika, a kako je to predloženo i od strane punomoćnice dužnika, predlaže da se današnje ročište odgodi na kraće vrijeme. 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6B7E55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6B7E55" w:rsidR="004F3811" w:rsidP="006B7E55" w:rsidRDefault="00742948">
      <w:pPr>
        <w:jc w:val="both"/>
      </w:pPr>
      <w:r>
        <w:tab/>
        <w:t xml:space="preserve">Današnje ročište se odgađa te se istovremeno zakazuje iduće ročište za DAN </w:t>
      </w:r>
      <w:r w:rsidR="009717DD">
        <w:t>27</w:t>
      </w:r>
      <w:r>
        <w:t xml:space="preserve">. </w:t>
      </w:r>
      <w:r w:rsidR="009717DD">
        <w:t xml:space="preserve">rujna </w:t>
      </w:r>
      <w:r>
        <w:t>202</w:t>
      </w:r>
      <w:r w:rsidR="009717DD">
        <w:t>4</w:t>
      </w:r>
      <w:r>
        <w:t xml:space="preserve">. u </w:t>
      </w:r>
      <w:r w:rsidR="006B7E55">
        <w:t>10</w:t>
      </w:r>
      <w:r w:rsidR="009717DD">
        <w:t>,</w:t>
      </w:r>
      <w:r w:rsidR="006B7E55">
        <w:t>30</w:t>
      </w:r>
      <w:r w:rsidR="009717DD">
        <w:t xml:space="preserve"> </w:t>
      </w:r>
      <w:r>
        <w:t xml:space="preserve">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6B7E55">
        <w:rPr>
          <w:rFonts w:cs="Arial"/>
        </w:rPr>
        <w:t>37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6B7E55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B7E5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717DD" w:rsidP="009717DD" w:rsidRDefault="009717D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248/2024-10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9717DD">
      <w:rPr>
        <w:rFonts w:ascii="Arial" w:hAnsi="Arial" w:cs="Arial"/>
      </w:rPr>
      <w:t>248/2024-10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16F2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B7E55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17D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D2E57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D2E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2E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2E5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2E5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2E5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kolovoza 2024.</izvorni_sadrzaj>
    <derivirana_varijabla naziv="DomainObject.StvarniPocetakDatum_1">16. kolovoza 2024.</derivirana_varijabla>
  </DomainObject.StvarniPocetakDatum>
  <DomainObject.StvarniZavrsetakDatum>
    <izvorni_sadrzaj>16. kolovoza 2024.</izvorni_sadrzaj>
    <derivirana_varijabla naziv="DomainObject.StvarniZavrsetakDatum_1">16. kolovoza 2024.</derivirana_varijabla>
  </DomainObject.StvarniZavrsetakDatum>
  <DomainObject.PlaniraniZavrsetakDatum>
    <izvorni_sadrzaj>16. kolovoza 2024.</izvorni_sadrzaj>
    <derivirana_varijabla naziv="DomainObject.PlaniraniZavrsetakDatum_1">16. kolovoza 2024.</derivirana_varijabla>
  </DomainObject.PlaniraniZavrsetakDatum>
  <DomainObject.PlaniraniPocetakDatum>
    <izvorni_sadrzaj>16. kolovoza 2024.</izvorni_sadrzaj>
    <derivirana_varijabla naziv="DomainObject.PlaniraniPocetakDatum_1">16. kolovoza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kolovoza 2024.</izvorni_sadrzaj>
    <derivirana_varijabla naziv="DomainObject.Zapisnik.DatumKreiranja_1">16.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St-248/2024-10</izvorni_sadrzaj>
    <derivirana_varijabla naziv="DomainObject.Zapisnik.Oznaka_1">St-248/2024-10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2024.</izvorni_sadrzaj>
    <derivirana_varijabla naziv="DomainObject.Predmet.DatumOsnivanja_1">10.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St-248/2024</izvorni_sadrzaj>
    <derivirana_varijabla naziv="DomainObject.Predmet.OznakaBroj_1">St-248/2024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ISTRA d.o.o., Pazin zastupanog po punomoćniku Predrag Đorđević; Marijana Marijan Koruga</izvorni_sadrzaj>
    <derivirana_varijabla naziv="DomainObject.Predmet.ProtustrankaFormated_1">  TV ISTRA d.o.o., Pazin zastupanog po punomoćniku Predrag Đorđević; Marijana Marijan Koruga</derivirana_varijabla>
  </DomainObject.Predmet.ProtustrankaFormated>
  <DomainObject.Predmet.ProtustrankaFormatedOIB>
    <izvorni_sadrzaj>  TV ISTRA d.o.o., Pazin, OIB 14731276098 zastupanog po punomoćniku Predrag Đorđević; Marijana Marijan Koruga</izvorni_sadrzaj>
    <derivirana_varijabla naziv="DomainObject.Predmet.ProtustrankaFormatedOIB_1">  TV ISTRA d.o.o., Pazin, OIB 14731276098 zastupanog po punomoćniku Predrag Đorđević; Marijana Marijan Koruga</derivirana_varijabla>
  </DomainObject.Predmet.ProtustrankaFormatedOIB>
  <DomainObject.Predmet.ProtustrankaFormatedWithAdress>
    <izvorni_sadrzaj> TV ISTRA d.o.o., Pazin, Trg Pod lipom 1, 52000 Pazin zastupanog po punomoćniku Predrag Đorđević; Marijana Marijan Koruga</izvorni_sadrzaj>
    <derivirana_varijabla naziv="DomainObject.Predmet.ProtustrankaFormatedWithAdress_1"> TV ISTRA d.o.o., Pazin, Trg Pod lipom 1, 52000 Pazin zastupanog po punomoćniku Predrag Đorđević; Marijana Marijan Koruga</derivirana_varijabla>
  </DomainObject.Predmet.ProtustrankaFormatedWithAdress>
  <DomainObject.Predmet.ProtustrankaFormatedWithAdressOIB>
    <izvorni_sadrzaj> TV ISTRA d.o.o., Pazin, OIB 14731276098, Trg Pod lipom 1, 52000 Pazin zastupanog po punomoćniku Predrag Đorđević; Marijana Marijan Koruga</izvorni_sadrzaj>
    <derivirana_varijabla naziv="DomainObject.Predmet.ProtustrankaFormatedWithAdressOIB_1"> TV ISTRA d.o.o., Pazin, OIB 14731276098, Trg Pod lipom 1, 52000 Pazin zastupanog po punomoćniku Predrag Đorđević; Marijana Marijan Koruga</derivirana_varijabla>
  </DomainObject.Predmet.ProtustrankaFormatedWithAdressOIB>
  <DomainObject.Predmet.ProtustrankaWithAdress>
    <izvorni_sadrzaj>TV ISTRA d.o.o., Pazin Trg Pod lipom 1, 52000 Pazin</izvorni_sadrzaj>
    <derivirana_varijabla naziv="DomainObject.Predmet.ProtustrankaWithAdress_1">TV ISTRA d.o.o., Pazin Trg Pod lipom 1, 52000 Pazin</derivirana_varijabla>
  </DomainObject.Predmet.ProtustrankaWithAdress>
  <DomainObject.Predmet.ProtustrankaWithAdressOIB>
    <izvorni_sadrzaj>TV ISTRA d.o.o., Pazin, OIB 14731276098, Trg Pod lipom 1, 52000 Pazin</izvorni_sadrzaj>
    <derivirana_varijabla naziv="DomainObject.Predmet.ProtustrankaWithAdressOIB_1">TV ISTRA d.o.o., Pazin, OIB 14731276098, Trg Pod lipom 1, 52000 Pazin</derivirana_varijabla>
  </DomainObject.Predmet.ProtustrankaWithAdressOIB>
  <DomainObject.Predmet.ProtustrankaNazivFormated>
    <izvorni_sadrzaj>TV ISTRA d.o.o., Pazin</izvorni_sadrzaj>
    <derivirana_varijabla naziv="DomainObject.Predmet.ProtustrankaNazivFormated_1">TV ISTRA d.o.o., Pazin</derivirana_varijabla>
  </DomainObject.Predmet.ProtustrankaNazivFormated>
  <DomainObject.Predmet.ProtustrankaNazivFormatedOIB>
    <izvorni_sadrzaj>TV ISTRA d.o.o., Pazin, OIB 14731276098</izvorni_sadrzaj>
    <derivirana_varijabla naziv="DomainObject.Predmet.ProtustrankaNazivFormatedOIB_1">TV ISTRA d.o.o., Pazin, OIB 14731276098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 (AORT)</izvorni_sadrzaj>
    <derivirana_varijabla naziv="DomainObject.Predmet.StrankaFormated_1">  Agencija za osiguranje radničkih tražbina (AORT)</derivirana_varijabla>
  </DomainObject.Predmet.StrankaFormated>
  <DomainObject.Predmet.StrankaFormatedOIB>
    <izvorni_sadrzaj>  Agencija za osiguranje radničkih tražbina (AORT), OIB 04323472109</izvorni_sadrzaj>
    <derivirana_varijabla naziv="DomainObject.Predmet.StrankaFormatedOIB_1">  Agencija za osiguranje radničkih tražbina (AORT), OIB 04323472109</derivirana_varijabla>
  </DomainObject.Predmet.StrankaFormatedOIB>
  <DomainObject.Predmet.StrankaFormatedWithAdress>
    <izvorni_sadrzaj> Agencija za osiguranje radničkih tražbina (AORT), Frankopanska 11, 10000 Zagreb</izvorni_sadrzaj>
    <derivirana_varijabla naziv="DomainObject.Predmet.StrankaFormatedWithAdress_1"> Agencija za osiguranje radničkih tražbina (AORT), Frankopanska 11, 10000 Zagreb</derivirana_varijabla>
  </DomainObject.Predmet.StrankaFormatedWithAdress>
  <DomainObject.Predmet.StrankaFormatedWithAdressOIB>
    <izvorni_sadrzaj> Agencija za osiguranje radničkih tražbina (AORT), OIB 04323472109, Frankopanska 11, 10000 Zagreb</izvorni_sadrzaj>
    <derivirana_varijabla naziv="DomainObject.Predmet.StrankaFormatedWithAdressOIB_1"> Agencija za osiguranje radničkih tražbina (AORT), OIB 04323472109, Frankopanska 11, 10000 Zagreb</derivirana_varijabla>
  </DomainObject.Predmet.StrankaFormatedWithAdressOIB>
  <DomainObject.Predmet.StrankaWithAdress>
    <izvorni_sadrzaj>Agencija za osiguranje radničkih tražbina (AORT) Frankopanska 11,10000 Zagreb</izvorni_sadrzaj>
    <derivirana_varijabla naziv="DomainObject.Predmet.StrankaWithAdress_1">Agencija za osiguranje radničkih tražbina (AORT) Frankopanska 11,10000 Zagreb</derivirana_varijabla>
  </DomainObject.Predmet.StrankaWithAdress>
  <DomainObject.Predmet.StrankaWithAdressOIB>
    <izvorni_sadrzaj>Agencija za osiguranje radničkih tražbina (AORT), OIB 04323472109, Frankopanska 11,10000 Zagreb</izvorni_sadrzaj>
    <derivirana_varijabla naziv="DomainObject.Predmet.StrankaWithAdressOIB_1">Agencija za osiguranje radničkih tražbina (AORT), OIB 04323472109, Frankopanska 11,10000 Zagreb</derivirana_varijabla>
  </DomainObject.Predmet.StrankaWithAdressOIB>
  <DomainObject.Predmet.StrankaNazivFormated>
    <izvorni_sadrzaj>Agencija za osiguranje radničkih tražbina (AORT)</izvorni_sadrzaj>
    <derivirana_varijabla naziv="DomainObject.Predmet.StrankaNazivFormated_1">Agencija za osiguranje radničkih tražbina (AORT)</derivirana_varijabla>
  </DomainObject.Predmet.StrankaNazivFormated>
  <DomainObject.Predmet.StrankaNazivFormatedOIB>
    <izvorni_sadrzaj>Agencija za osiguranje radničkih tražbina (AORT), OIB 04323472109</izvorni_sadrzaj>
    <derivirana_varijabla naziv="DomainObject.Predmet.StrankaNazivFormatedOIB_1">Agencija za osiguranje radničkih tražbina (AORT), OIB 04323472109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8158.38</izvorni_sadrzaj>
    <derivirana_varijabla naziv="DomainObject.Predmet.TrenutnaVrijednost_1">8158.38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Agencija za osiguranje radničkih tražbina (AORT)</item>
    </izvorni_sadrzaj>
    <derivirana_varijabla naziv="DomainObject.Predmet.StrankaListFormated_1">
      <item>Agencija za osiguranje radničkih tražbina (AORT)</item>
    </derivirana_varijabla>
  </DomainObject.Predmet.StrankaListFormated>
  <DomainObject.Predmet.StrankaListFormatedOIB>
    <izvorni_sadrzaj>
      <item>Agencija za osiguranje radničkih tražbina (AORT), OIB 04323472109</item>
    </izvorni_sadrzaj>
    <derivirana_varijabla naziv="DomainObject.Predmet.StrankaListFormatedOIB_1">
      <item>Agencija za osiguranje radničkih tražbina (AORT), OIB 04323472109</item>
    </derivirana_varijabla>
  </DomainObject.Predmet.StrankaListFormatedOIB>
  <DomainObject.Predmet.StrankaListFormatedWithAdress>
    <izvorni_sadrzaj>
      <item>Agencija za osiguranje radničkih tražbina (AORT), Frankopanska 11, 10000 Zagreb</item>
    </izvorni_sadrzaj>
    <derivirana_varijabla naziv="DomainObject.Predmet.StrankaListFormatedWithAdress_1">
      <item>Agencija za osiguranje radničkih tražbina (AORT), Frankopanska 11, 10000 Zagreb</item>
    </derivirana_varijabla>
  </DomainObject.Predmet.StrankaListFormatedWithAdress>
  <DomainObject.Predmet.StrankaListFormatedWithAdressOIB>
    <izvorni_sadrzaj>
      <item>Agencija za osiguranje radničkih tražbina (AORT), OIB 04323472109, Frankopanska 11, 10000 Zagreb</item>
    </izvorni_sadrzaj>
    <derivirana_varijabla naziv="DomainObject.Predmet.StrankaListFormatedWithAdressOIB_1">
      <item>Agencija za osiguranje radničkih tražbina (AORT), OIB 04323472109, Frankopanska 11, 10000 Zagreb</item>
    </derivirana_varijabla>
  </DomainObject.Predmet.StrankaListFormatedWithAdressOIB>
  <DomainObject.Predmet.StrankaListNazivFormated>
    <izvorni_sadrzaj>
      <item>Agencija za osiguranje radničkih tražbina (AORT)</item>
    </izvorni_sadrzaj>
    <derivirana_varijabla naziv="DomainObject.Predmet.StrankaListNazivFormated_1">
      <item>Agencija za osiguranje radničkih tražbina (AORT)</item>
    </derivirana_varijabla>
  </DomainObject.Predmet.StrankaListNazivFormated>
  <DomainObject.Predmet.StrankaListNazivFormatedOIB>
    <izvorni_sadrzaj>
      <item>Agencija za osiguranje radničkih tražbina (AORT), OIB 04323472109</item>
    </izvorni_sadrzaj>
    <derivirana_varijabla naziv="DomainObject.Predmet.StrankaListNazivFormatedOIB_1">
      <item>Agencija za osiguranje radničkih tražbina (AORT), OIB 04323472109</item>
    </derivirana_varijabla>
  </DomainObject.Predmet.StrankaListNazivFormatedOIB>
  <DomainObject.Predmet.ProtuStrankaListFormated>
    <izvorni_sadrzaj>
      <item>TV ISTRA d.o.o., Pazin zastupanog po punomoćniku Predrag Đorđević; Marijana Marijan Koruga</item>
    </izvorni_sadrzaj>
    <derivirana_varijabla naziv="DomainObject.Predmet.ProtuStrankaListFormated_1">
      <item>TV ISTRA d.o.o., Pazin zastupanog po punomoćniku Predrag Đorđević; Marijana Marijan Koruga</item>
    </derivirana_varijabla>
  </DomainObject.Predmet.ProtuStrankaListFormated>
  <DomainObject.Predmet.ProtuStrankaListFormatedOIB>
    <izvorni_sadrzaj>
      <item>TV ISTRA d.o.o., Pazin, OIB 14731276098 zastupanog po punomoćniku Predrag Đorđević; Marijana Marijan Koruga</item>
    </izvorni_sadrzaj>
    <derivirana_varijabla naziv="DomainObject.Predmet.ProtuStrankaListFormatedOIB_1">
      <item>TV ISTRA d.o.o., Pazin, OIB 14731276098 zastupanog po punomoćniku Predrag Đorđević; Marijana Marijan Koruga</item>
    </derivirana_varijabla>
  </DomainObject.Predmet.ProtuStrankaListFormatedOIB>
  <DomainObject.Predmet.ProtuStrankaListFormatedWithAdress>
    <izvorni_sadrzaj>
      <item>TV ISTRA d.o.o., Pazin, Trg Pod lipom 1, 52000 Pazin zastupanog po punomoćniku Predrag Đorđević; Marijana Marijan Koruga</item>
    </izvorni_sadrzaj>
    <derivirana_varijabla naziv="DomainObject.Predmet.ProtuStrankaListFormatedWithAdress_1">
      <item>TV ISTRA d.o.o., Pazin, Trg Pod lipom 1, 52000 Pazin zastupanog po punomoćniku Predrag Đorđević; Marijana Marijan Koruga</item>
    </derivirana_varijabla>
  </DomainObject.Predmet.ProtuStrankaListFormatedWithAdress>
  <DomainObject.Predmet.ProtuStrankaListFormatedWithAdressOIB>
    <izvorni_sadrzaj>
      <item>TV ISTRA d.o.o., Pazin, OIB 14731276098, Trg Pod lipom 1, 52000 Pazin zastupanog po punomoćniku Predrag Đorđević; Marijana Marijan Koruga</item>
    </izvorni_sadrzaj>
    <derivirana_varijabla naziv="DomainObject.Predmet.ProtuStrankaListFormatedWithAdressOIB_1">
      <item>TV ISTRA d.o.o., Pazin, OIB 14731276098, Trg Pod lipom 1, 52000 Pazin zastupanog po punomoćniku Predrag Đorđević; Marijana Marijan Koruga</item>
    </derivirana_varijabla>
  </DomainObject.Predmet.ProtuStrankaListFormatedWithAdressOIB>
  <DomainObject.Predmet.ProtuStrankaListNazivFormated>
    <izvorni_sadrzaj>
      <item>TV ISTRA d.o.o., Pazin</item>
    </izvorni_sadrzaj>
    <derivirana_varijabla naziv="DomainObject.Predmet.ProtuStrankaListNazivFormated_1">
      <item>TV ISTRA d.o.o., Pazin</item>
    </derivirana_varijabla>
  </DomainObject.Predmet.ProtuStrankaListNazivFormated>
  <DomainObject.Predmet.ProtuStrankaListNazivFormatedOIB>
    <izvorni_sadrzaj>
      <item>TV ISTRA d.o.o., Pazin, OIB 14731276098</item>
    </izvorni_sadrzaj>
    <derivirana_varijabla naziv="DomainObject.Predmet.ProtuStrankaListNazivFormatedOIB_1">
      <item>TV ISTRA d.o.o., Pazin, OIB 14731276098</item>
    </derivirana_varijabla>
  </DomainObject.Predmet.ProtuStrankaListNazivFormatedOIB>
  <DomainObject.Predmet.OstaliListFormated>
    <izvorni_sadrzaj>
      <item>Predrag Đorđević punomoćnik sudionika u postupku TV ISTRA d.o.o., Pazin</item>
      <item>Marijana Marijan Koruga punomoćnik sudionika u postupku TV ISTRA d.o.o., Pazin</item>
    </izvorni_sadrzaj>
    <derivirana_varijabla naziv="DomainObject.Predmet.OstaliListFormated_1">
      <item>Predrag Đorđević punomoćnik sudionika u postupku TV ISTRA d.o.o., Pazin</item>
      <item>Marijana Marijan Koruga punomoćnik sudionika u postupku TV ISTRA d.o.o., Pazin</item>
    </derivirana_varijabla>
  </DomainObject.Predmet.OstaliListFormated>
  <DomainObject.Predmet.OstaliListFormatedOIB>
    <izvorni_sadrzaj>
      <item>Predrag Đorđević, OIB 88667158246 punomoćnik sudionika u postupku TV ISTRA d.o.o., Pazin</item>
      <item>Marijana Marijan Koruga, OIB 93835124869 punomoćnik sudionika u postupku TV ISTRA d.o.o., Pazin</item>
    </izvorni_sadrzaj>
    <derivirana_varijabla naziv="DomainObject.Predmet.OstaliListFormatedOIB_1">
      <item>Predrag Đorđević, OIB 88667158246 punomoćnik sudionika u postupku TV ISTRA d.o.o., Pazin</item>
      <item>Marijana Marijan Koruga, OIB 93835124869 punomoćnik sudionika u postupku TV ISTRA d.o.o., Pazin</item>
    </derivirana_varijabla>
  </DomainObject.Predmet.OstaliListFormatedOIB>
  <DomainObject.Predmet.OstaliListFormatedWithAdress>
    <izvorni_sadrzaj>
      <item>Predrag Đorđević, Gornje Prekrižje 40 B, 10000 Zagreb punomoćnik sudionika u postupku TV ISTRA d.o.o., Pazin</item>
      <item>Marijana Marijan Koruga, ILICA 129, 10000 Zagreb punomoćnik sudionika u postupku TV ISTRA d.o.o., Pazin</item>
    </izvorni_sadrzaj>
    <derivirana_varijabla naziv="DomainObject.Predmet.OstaliListFormatedWithAdress_1">
      <item>Predrag Đorđević, Gornje Prekrižje 40 B, 10000 Zagreb punomoćnik sudionika u postupku TV ISTRA d.o.o., Pazin</item>
      <item>Marijana Marijan Koruga, ILICA 129, 10000 Zagreb punomoćnik sudionika u postupku TV ISTRA d.o.o., Pazin</item>
    </derivirana_varijabla>
  </DomainObject.Predmet.OstaliListFormatedWithAdress>
  <DomainObject.Predmet.OstaliListFormatedWithAdressOIB>
    <izvorni_sadrzaj>
      <item>Predrag Đorđević, OIB 88667158246, Gornje Prekrižje 40 B, 10000 Zagreb punomoćnik sudionika u postupku TV ISTRA d.o.o., Pazin</item>
      <item>Marijana Marijan Koruga, OIB 93835124869, ILICA 129, 10000 Zagreb punomoćnik sudionika u postupku TV ISTRA d.o.o., Pazin</item>
    </izvorni_sadrzaj>
    <derivirana_varijabla naziv="DomainObject.Predmet.OstaliListFormatedWithAdressOIB_1">
      <item>Predrag Đorđević, OIB 88667158246, Gornje Prekrižje 40 B, 10000 Zagreb punomoćnik sudionika u postupku TV ISTRA d.o.o., Pazin</item>
      <item>Marijana Marijan Koruga, OIB 93835124869, ILICA 129, 10000 Zagreb punomoćnik sudionika u postupku TV ISTRA d.o.o., Pazin</item>
    </derivirana_varijabla>
  </DomainObject.Predmet.OstaliListFormatedWithAdressOIB>
  <DomainObject.Predmet.OstaliListNazivFormated>
    <izvorni_sadrzaj>
      <item>Predrag Đorđević</item>
      <item>Marijana Marijan Koruga</item>
    </izvorni_sadrzaj>
    <derivirana_varijabla naziv="DomainObject.Predmet.OstaliListNazivFormated_1">
      <item>Predrag Đorđević</item>
      <item>Marijana Marijan Koruga</item>
    </derivirana_varijabla>
  </DomainObject.Predmet.OstaliListNazivFormated>
  <DomainObject.Predmet.OstaliListNazivFormatedOIB>
    <izvorni_sadrzaj>
      <item>Predrag Đorđević, OIB 88667158246</item>
      <item>Marijana Marijan Koruga, OIB 93835124869</item>
    </izvorni_sadrzaj>
    <derivirana_varijabla naziv="DomainObject.Predmet.OstaliListNazivFormatedOIB_1">
      <item>Predrag Đorđević, OIB 88667158246</item>
      <item>Marijana Marijan Koruga, OIB 93835124869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2024.</izvorni_sadrzaj>
    <derivirana_varijabla naziv="DomainObject.Datum_1">16. kolovoza 2024.</derivirana_varijabla>
  </DomainObject.Datum>
  <DomainObject.PoslovniBrojDokumenta>
    <izvorni_sadrzaj>St-248/2024-10</izvorni_sadrzaj>
    <derivirana_varijabla naziv="DomainObject.PoslovniBrojDokumenta_1">St-248/2024-10</derivirana_varijabla>
  </DomainObject.PoslovniBrojDokumenta>
  <DomainObject.Predmet.StrankaIDrugi>
    <izvorni_sadrzaj>Agencija za osiguranje radničkih tražbina (AORT)</izvorni_sadrzaj>
    <derivirana_varijabla naziv="DomainObject.Predmet.StrankaIDrugi_1">Agencija za osiguranje radničkih tražbina (AORT)</derivirana_varijabla>
  </DomainObject.Predmet.StrankaIDrugi>
  <DomainObject.Predmet.ProtustrankaIDrugi>
    <izvorni_sadrzaj>TV ISTRA d.o.o., Pazin</izvorni_sadrzaj>
    <derivirana_varijabla naziv="DomainObject.Predmet.ProtustrankaIDrugi_1">TV ISTRA d.o.o., Pazin</derivirana_varijabla>
  </DomainObject.Predmet.ProtustrankaIDrugi>
  <DomainObject.Predmet.StrankaIDrugiAdressOIB>
    <izvorni_sadrzaj>Agencija za osiguranje radničkih tražbina (AORT), OIB 04323472109, Frankopanska 11, 10000 Zagreb</izvorni_sadrzaj>
    <derivirana_varijabla naziv="DomainObject.Predmet.StrankaIDrugiAdressOIB_1">Agencija za osiguranje radničkih tražbina (AORT), OIB 04323472109, Frankopanska 11, 10000 Zagreb</derivirana_varijabla>
  </DomainObject.Predmet.StrankaIDrugiAdressOIB>
  <DomainObject.Predmet.ProtustrankaIDrugiAdressOIB>
    <izvorni_sadrzaj>TV ISTRA d.o.o., Pazin, OIB 14731276098, Trg Pod lipom 1, 52000 Pazin</izvorni_sadrzaj>
    <derivirana_varijabla naziv="DomainObject.Predmet.ProtustrankaIDrugiAdressOIB_1">TV ISTRA d.o.o., Pazin, OIB 14731276098, Trg Pod lipom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za osiguranje radničkih tražbina (AORT)</item>
      <item>TV ISTRA d.o.o., Pazin</item>
      <item>Predrag Đorđević</item>
      <item>Marijana Marijan Koruga</item>
    </izvorni_sadrzaj>
    <derivirana_varijabla naziv="DomainObject.Predmet.SudioniciListNaziv_1">
      <item>Agencija za osiguranje radničkih tražbina (AORT)</item>
      <item>TV ISTRA d.o.o., Pazin</item>
      <item>Predrag Đorđević</item>
      <item>Marijana Marijan Koruga</item>
    </derivirana_varijabla>
  </DomainObject.Predmet.SudioniciListNaziv>
  <DomainObject.Predmet.SudioniciListAdressOIB>
    <izvorni_sadrzaj>
      <item>Agencija za osiguranje radničkih tražbina (AORT), OIB 04323472109, Frankopanska 11,10000 Zagreb</item>
      <item>TV ISTRA d.o.o., Pazin, OIB 14731276098, Trg Pod lipom 1,52000 Pazin</item>
      <item>Predrag Đorđević, OIB 88667158246, Gornje Prekrižje 40 B,10000 Zagreb</item>
      <item>Marijana Marijan Koruga, OIB 93835124869, ILICA 129,10000 Zagreb</item>
    </izvorni_sadrzaj>
    <derivirana_varijabla naziv="DomainObject.Predmet.SudioniciListAdressOIB_1">
      <item>Agencija za osiguranje radničkih tražbina (AORT), OIB 04323472109, Frankopanska 11,10000 Zagreb</item>
      <item>TV ISTRA d.o.o., Pazin, OIB 14731276098, Trg Pod lipom 1,52000 Pazin</item>
      <item>Predrag Đorđević, OIB 88667158246, Gornje Prekrižje 40 B,10000 Zagreb</item>
      <item>Marijana Marijan Koruga, OIB 93835124869,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04323472109</item>
      <item>, OIB 14731276098</item>
      <item>, OIB 88667158246</item>
      <item>, OIB 93835124869</item>
    </izvorni_sadrzaj>
    <derivirana_varijabla naziv="DomainObject.Predmet.SudioniciListNazivOIB_1">
      <item>, OIB 04323472109</item>
      <item>, OIB 14731276098</item>
      <item>, OIB 88667158246</item>
      <item>, OIB 93835124869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2024.</izvorni_sadrzaj>
    <derivirana_varijabla naziv="DomainObject.Predmet.DatumPocetkaProcesa_1">10.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EEA6A-14F0-4ACE-B9C7-2E6409CB64F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202</properties:Words>
  <properties:Characters>1121</properties:Characters>
  <properties:Lines>49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2024-08-16T07:16:00Z</dcterms:created>
  <dc:creator>epincin</dc:creator>
  <cp:lastModifiedBy>Sanja Prodan</cp:lastModifiedBy>
  <cp:lastPrinted>2015-12-17T09:17:00Z</cp:lastPrinted>
  <dcterms:modified xmlns:xsi="http://www.w3.org/2001/XMLSchema-instance" xsi:type="dcterms:W3CDTF">2024-08-16T08:22:00Z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St-248/2024-10 / Zapisnik - Ročište radi rasprave o uvjetima za otvaranje steč. post. (St-248-2024-10 tv istra.docx)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